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619620B">
                <wp:simplePos x="0" y="0"/>
                <wp:positionH relativeFrom="column">
                  <wp:posOffset>4114800</wp:posOffset>
                </wp:positionH>
                <wp:positionV relativeFrom="paragraph">
                  <wp:posOffset>-600075</wp:posOffset>
                </wp:positionV>
                <wp:extent cx="2188210" cy="670956"/>
                <wp:effectExtent l="0" t="0" r="2159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21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6" y="617"/>
                            <a:ext cx="2414" cy="894"/>
                            <a:chOff x="9160" y="772"/>
                            <a:chExt cx="2009" cy="831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7" y="1167"/>
                              <a:ext cx="1976" cy="43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819768125"/>
                                    </w:sdtPr>
                                    <w:sdtContent>
                                      <w:p w14:paraId="0578178A" w14:textId="77777777" w:rsidR="00833F3C" w:rsidRPr="00535962" w:rsidRDefault="00833F3C" w:rsidP="00833F3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CONADIS-DAF-Cm-2026-0005</w:t>
                                        </w:r>
                                      </w:p>
                                    </w:sdtContent>
                                  </w:sdt>
                                  <w:p w14:paraId="27334D48" w14:textId="6B2BB15E" w:rsidR="001466B0" w:rsidRPr="00B40A3A" w:rsidRDefault="00423EAF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24pt;margin-top:-47.25pt;width:172.3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6;top:617;width:2414;height:894" coordorigin="9160,772" coordsize="2009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7;top:1167;width:1976;height: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819768125"/>
                              </w:sdtPr>
                              <w:sdtContent>
                                <w:p w14:paraId="0578178A" w14:textId="77777777" w:rsidR="00833F3C" w:rsidRPr="00535962" w:rsidRDefault="00833F3C" w:rsidP="00833F3C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CONADIS-DAF-Cm-2026-0005</w:t>
                                  </w:r>
                                </w:p>
                              </w:sdtContent>
                            </w:sdt>
                            <w:p w14:paraId="27334D48" w14:textId="6B2BB15E" w:rsidR="001466B0" w:rsidRPr="00B40A3A" w:rsidRDefault="00423EAF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423EA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423EA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423EA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301AE" w14:textId="77777777" w:rsidR="00423EAF" w:rsidRDefault="00423EAF" w:rsidP="001007E7">
      <w:pPr>
        <w:spacing w:after="0" w:line="240" w:lineRule="auto"/>
      </w:pPr>
      <w:r>
        <w:separator/>
      </w:r>
    </w:p>
  </w:endnote>
  <w:endnote w:type="continuationSeparator" w:id="0">
    <w:p w14:paraId="33C9D015" w14:textId="77777777" w:rsidR="00423EAF" w:rsidRDefault="00423EA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23227" w14:textId="77777777" w:rsidR="00423EAF" w:rsidRDefault="00423EAF" w:rsidP="001007E7">
      <w:pPr>
        <w:spacing w:after="0" w:line="240" w:lineRule="auto"/>
      </w:pPr>
      <w:r>
        <w:separator/>
      </w:r>
    </w:p>
  </w:footnote>
  <w:footnote w:type="continuationSeparator" w:id="0">
    <w:p w14:paraId="0D075705" w14:textId="77777777" w:rsidR="00423EAF" w:rsidRDefault="00423EA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640C1"/>
    <w:rsid w:val="00392351"/>
    <w:rsid w:val="003A6141"/>
    <w:rsid w:val="003D7BE4"/>
    <w:rsid w:val="00404131"/>
    <w:rsid w:val="00423EAF"/>
    <w:rsid w:val="0042490F"/>
    <w:rsid w:val="004379A6"/>
    <w:rsid w:val="0044234A"/>
    <w:rsid w:val="00456C17"/>
    <w:rsid w:val="00466B9C"/>
    <w:rsid w:val="004B30DA"/>
    <w:rsid w:val="004D13CE"/>
    <w:rsid w:val="004D45A8"/>
    <w:rsid w:val="00535962"/>
    <w:rsid w:val="005F705B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A77A3"/>
    <w:rsid w:val="007B0E1F"/>
    <w:rsid w:val="007B6F6F"/>
    <w:rsid w:val="007C30D6"/>
    <w:rsid w:val="00820C9F"/>
    <w:rsid w:val="00825B2B"/>
    <w:rsid w:val="0082707E"/>
    <w:rsid w:val="008315B0"/>
    <w:rsid w:val="00833F3C"/>
    <w:rsid w:val="008B3AE5"/>
    <w:rsid w:val="008B7B1E"/>
    <w:rsid w:val="008C388B"/>
    <w:rsid w:val="0096335B"/>
    <w:rsid w:val="00966EEE"/>
    <w:rsid w:val="00977C54"/>
    <w:rsid w:val="009C4B39"/>
    <w:rsid w:val="00A16099"/>
    <w:rsid w:val="00A62188"/>
    <w:rsid w:val="00A640BD"/>
    <w:rsid w:val="00A641A7"/>
    <w:rsid w:val="00A72F42"/>
    <w:rsid w:val="00A86BE9"/>
    <w:rsid w:val="00AD7919"/>
    <w:rsid w:val="00AF2E6B"/>
    <w:rsid w:val="00B40A3A"/>
    <w:rsid w:val="00B62EEF"/>
    <w:rsid w:val="00B97B51"/>
    <w:rsid w:val="00BA0007"/>
    <w:rsid w:val="00BB1D79"/>
    <w:rsid w:val="00BC1D0C"/>
    <w:rsid w:val="00BC5DD7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C29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B6BC6"/>
    <w:rsid w:val="00EE1E7B"/>
    <w:rsid w:val="00F225BF"/>
    <w:rsid w:val="00F4230D"/>
    <w:rsid w:val="00F4659D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142</Words>
  <Characters>868</Characters>
  <Application>Microsoft Office Word</Application>
  <DocSecurity>0</DocSecurity>
  <Lines>21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Giselle Indhira Vargas</cp:lastModifiedBy>
  <cp:revision>11</cp:revision>
  <cp:lastPrinted>2011-03-04T18:48:00Z</cp:lastPrinted>
  <dcterms:created xsi:type="dcterms:W3CDTF">2025-07-29T12:16:00Z</dcterms:created>
  <dcterms:modified xsi:type="dcterms:W3CDTF">2026-03-31T19:16:00Z</dcterms:modified>
</cp:coreProperties>
</file>